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870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70"/>
      </w:tblGrid>
      <w:tr w:rsidR="00377C17" w:rsidTr="007F1C9F">
        <w:trPr>
          <w:trHeight w:val="3645"/>
        </w:trPr>
        <w:tc>
          <w:tcPr>
            <w:tcW w:w="12870" w:type="dxa"/>
          </w:tcPr>
          <w:p w:rsidR="00377C17" w:rsidRPr="00377C17" w:rsidRDefault="00377C17" w:rsidP="00377C17">
            <w:pPr>
              <w:jc w:val="center"/>
              <w:rPr>
                <w:b/>
                <w:sz w:val="28"/>
                <w:szCs w:val="28"/>
              </w:rPr>
            </w:pPr>
            <w:r w:rsidRPr="00377C17">
              <w:rPr>
                <w:b/>
                <w:sz w:val="28"/>
                <w:szCs w:val="28"/>
              </w:rPr>
              <w:t>LISMORE BASE HOSPITAL</w:t>
            </w:r>
          </w:p>
          <w:p w:rsidR="00377C17" w:rsidRPr="00377C17" w:rsidRDefault="004733AF" w:rsidP="00377C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DOMESTIC SERVICES </w:t>
            </w:r>
            <w:r w:rsidR="00377C17" w:rsidRPr="00377C17">
              <w:rPr>
                <w:b/>
                <w:sz w:val="28"/>
                <w:szCs w:val="28"/>
              </w:rPr>
              <w:t>DEPARTMENT</w:t>
            </w:r>
          </w:p>
          <w:p w:rsidR="00377C17" w:rsidRPr="00377C17" w:rsidRDefault="00377C17" w:rsidP="00377C17">
            <w:pPr>
              <w:jc w:val="center"/>
              <w:rPr>
                <w:b/>
                <w:sz w:val="28"/>
                <w:szCs w:val="28"/>
              </w:rPr>
            </w:pPr>
            <w:r w:rsidRPr="00377C17">
              <w:rPr>
                <w:b/>
                <w:sz w:val="28"/>
                <w:szCs w:val="28"/>
              </w:rPr>
              <w:t>JOB DESCRIPTION</w:t>
            </w:r>
          </w:p>
          <w:p w:rsidR="00377C17" w:rsidRPr="00377C17" w:rsidRDefault="00377C17" w:rsidP="00377C17">
            <w:pPr>
              <w:jc w:val="center"/>
              <w:rPr>
                <w:b/>
                <w:sz w:val="28"/>
                <w:szCs w:val="28"/>
              </w:rPr>
            </w:pPr>
            <w:r w:rsidRPr="00377C17">
              <w:rPr>
                <w:b/>
                <w:sz w:val="28"/>
                <w:szCs w:val="28"/>
              </w:rPr>
              <w:t>C4 FEVER CLINIC</w:t>
            </w:r>
            <w:r w:rsidR="004733AF">
              <w:rPr>
                <w:b/>
                <w:sz w:val="28"/>
                <w:szCs w:val="28"/>
              </w:rPr>
              <w:t xml:space="preserve"> – P BLOCK</w:t>
            </w:r>
          </w:p>
          <w:p w:rsidR="00377C17" w:rsidRPr="00377C17" w:rsidRDefault="00377C17" w:rsidP="00377C17">
            <w:pPr>
              <w:jc w:val="center"/>
              <w:rPr>
                <w:b/>
                <w:sz w:val="28"/>
                <w:szCs w:val="28"/>
              </w:rPr>
            </w:pPr>
            <w:r w:rsidRPr="00377C17">
              <w:rPr>
                <w:b/>
                <w:sz w:val="28"/>
                <w:szCs w:val="28"/>
              </w:rPr>
              <w:t>Abbreviation on Roster C4</w:t>
            </w:r>
            <w:r w:rsidR="00223F2F">
              <w:rPr>
                <w:b/>
                <w:sz w:val="28"/>
                <w:szCs w:val="28"/>
              </w:rPr>
              <w:t>F</w:t>
            </w:r>
          </w:p>
          <w:p w:rsidR="00377C17" w:rsidRPr="00377C17" w:rsidRDefault="005A7A61" w:rsidP="00377C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Starting Time 9.00-17</w:t>
            </w:r>
            <w:r w:rsidR="00377C17" w:rsidRPr="00377C17">
              <w:rPr>
                <w:b/>
                <w:sz w:val="28"/>
                <w:szCs w:val="28"/>
              </w:rPr>
              <w:t>.30</w:t>
            </w:r>
          </w:p>
          <w:p w:rsidR="00377C17" w:rsidRDefault="005A7A61" w:rsidP="00377C17">
            <w:pPr>
              <w:jc w:val="center"/>
            </w:pPr>
            <w:r>
              <w:rPr>
                <w:b/>
                <w:sz w:val="28"/>
                <w:szCs w:val="28"/>
              </w:rPr>
              <w:t>Weekend Starting Time 9.00-17</w:t>
            </w:r>
            <w:r w:rsidR="00377C17" w:rsidRPr="00377C17">
              <w:rPr>
                <w:b/>
                <w:sz w:val="28"/>
                <w:szCs w:val="28"/>
              </w:rPr>
              <w:t>.30</w:t>
            </w:r>
          </w:p>
        </w:tc>
      </w:tr>
    </w:tbl>
    <w:p w:rsidR="000D55F1" w:rsidRDefault="000D55F1"/>
    <w:p w:rsidR="00377C17" w:rsidRPr="008A7CC4" w:rsidRDefault="00223F2F" w:rsidP="00377C1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A7CC4">
        <w:rPr>
          <w:sz w:val="32"/>
          <w:szCs w:val="32"/>
        </w:rPr>
        <w:t>9</w:t>
      </w:r>
      <w:r w:rsidR="00377C17" w:rsidRPr="008A7CC4">
        <w:rPr>
          <w:sz w:val="32"/>
          <w:szCs w:val="32"/>
        </w:rPr>
        <w:t>am sign on and collect key</w:t>
      </w:r>
      <w:r w:rsidR="004B3BA4" w:rsidRPr="008A7CC4">
        <w:rPr>
          <w:sz w:val="32"/>
          <w:szCs w:val="32"/>
        </w:rPr>
        <w:t xml:space="preserve"> and pager 62 at</w:t>
      </w:r>
      <w:r w:rsidR="00377C17" w:rsidRPr="008A7CC4">
        <w:rPr>
          <w:sz w:val="32"/>
          <w:szCs w:val="32"/>
        </w:rPr>
        <w:t xml:space="preserve"> level 3</w:t>
      </w:r>
    </w:p>
    <w:p w:rsidR="002141FA" w:rsidRPr="00110F51" w:rsidRDefault="002141FA" w:rsidP="00377C17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110F51">
        <w:rPr>
          <w:b/>
          <w:sz w:val="28"/>
          <w:szCs w:val="28"/>
        </w:rPr>
        <w:t>Everything is to be cleaned</w:t>
      </w:r>
      <w:r w:rsidR="00AE40F0">
        <w:rPr>
          <w:b/>
          <w:sz w:val="28"/>
          <w:szCs w:val="28"/>
        </w:rPr>
        <w:t xml:space="preserve"> &amp; sterilised with </w:t>
      </w:r>
      <w:proofErr w:type="spellStart"/>
      <w:r w:rsidR="00AE40F0">
        <w:rPr>
          <w:b/>
          <w:sz w:val="28"/>
          <w:szCs w:val="28"/>
        </w:rPr>
        <w:t>Asepti</w:t>
      </w:r>
      <w:proofErr w:type="spellEnd"/>
      <w:r w:rsidR="00AE40F0">
        <w:rPr>
          <w:b/>
          <w:sz w:val="28"/>
          <w:szCs w:val="28"/>
        </w:rPr>
        <w:t xml:space="preserve"> Plus liquid or Wipes</w:t>
      </w:r>
      <w:bookmarkStart w:id="0" w:name="_GoBack"/>
      <w:bookmarkEnd w:id="0"/>
    </w:p>
    <w:p w:rsidR="00A63247" w:rsidRPr="008A7CC4" w:rsidRDefault="00A63247" w:rsidP="00377C17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Wipe over</w:t>
      </w:r>
      <w:r w:rsidR="004733AF" w:rsidRPr="008A7CC4">
        <w:rPr>
          <w:sz w:val="32"/>
          <w:szCs w:val="32"/>
        </w:rPr>
        <w:t xml:space="preserve"> the </w:t>
      </w:r>
      <w:r w:rsidR="008A7CC4" w:rsidRPr="008A7CC4">
        <w:rPr>
          <w:b/>
          <w:sz w:val="32"/>
          <w:szCs w:val="32"/>
        </w:rPr>
        <w:t>3</w:t>
      </w:r>
      <w:r w:rsidRPr="008A7CC4">
        <w:rPr>
          <w:b/>
          <w:sz w:val="32"/>
          <w:szCs w:val="32"/>
        </w:rPr>
        <w:t xml:space="preserve"> chair</w:t>
      </w:r>
      <w:r w:rsidR="004733AF" w:rsidRPr="008A7CC4">
        <w:rPr>
          <w:b/>
          <w:sz w:val="32"/>
          <w:szCs w:val="32"/>
        </w:rPr>
        <w:t>s</w:t>
      </w:r>
      <w:r w:rsidR="004733AF" w:rsidRPr="008A7CC4">
        <w:rPr>
          <w:sz w:val="32"/>
          <w:szCs w:val="32"/>
        </w:rPr>
        <w:t xml:space="preserve"> outside of </w:t>
      </w:r>
      <w:r w:rsidR="004733AF" w:rsidRPr="008A7CC4">
        <w:rPr>
          <w:b/>
          <w:sz w:val="32"/>
          <w:szCs w:val="32"/>
        </w:rPr>
        <w:t>swabbing bay rooms</w:t>
      </w:r>
      <w:r w:rsidR="008A7CC4" w:rsidRPr="008A7CC4">
        <w:rPr>
          <w:b/>
          <w:sz w:val="32"/>
          <w:szCs w:val="32"/>
        </w:rPr>
        <w:t xml:space="preserve"> ( nursing staff are to assist with these) </w:t>
      </w:r>
      <w:r w:rsidR="00110F51" w:rsidRPr="008A7CC4">
        <w:rPr>
          <w:b/>
          <w:sz w:val="32"/>
          <w:szCs w:val="32"/>
        </w:rPr>
        <w:t xml:space="preserve"> after every patient</w:t>
      </w:r>
    </w:p>
    <w:p w:rsidR="00A63247" w:rsidRPr="008A7CC4" w:rsidRDefault="00A63247" w:rsidP="00377C1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A7CC4">
        <w:rPr>
          <w:sz w:val="32"/>
          <w:szCs w:val="32"/>
        </w:rPr>
        <w:t>Wip</w:t>
      </w:r>
      <w:r w:rsidR="008A7CC4" w:rsidRPr="008A7CC4">
        <w:rPr>
          <w:sz w:val="32"/>
          <w:szCs w:val="32"/>
        </w:rPr>
        <w:t>e the 6 chairs in the</w:t>
      </w:r>
      <w:r w:rsidR="004733AF" w:rsidRPr="008A7CC4">
        <w:rPr>
          <w:sz w:val="32"/>
          <w:szCs w:val="32"/>
        </w:rPr>
        <w:t xml:space="preserve"> </w:t>
      </w:r>
      <w:r w:rsidR="00110F51" w:rsidRPr="008A7CC4">
        <w:rPr>
          <w:b/>
          <w:sz w:val="32"/>
          <w:szCs w:val="32"/>
        </w:rPr>
        <w:t>Waiting R</w:t>
      </w:r>
      <w:r w:rsidR="004733AF" w:rsidRPr="008A7CC4">
        <w:rPr>
          <w:b/>
          <w:sz w:val="32"/>
          <w:szCs w:val="32"/>
        </w:rPr>
        <w:t>oom</w:t>
      </w:r>
      <w:r w:rsidR="004733AF" w:rsidRPr="008A7CC4">
        <w:rPr>
          <w:sz w:val="32"/>
          <w:szCs w:val="32"/>
        </w:rPr>
        <w:t xml:space="preserve"> after patients leave to go to </w:t>
      </w:r>
      <w:r w:rsidR="004733AF" w:rsidRPr="008A7CC4">
        <w:rPr>
          <w:b/>
          <w:sz w:val="32"/>
          <w:szCs w:val="32"/>
        </w:rPr>
        <w:t>swabbing room</w:t>
      </w:r>
      <w:r w:rsidR="004733AF" w:rsidRPr="008A7CC4">
        <w:rPr>
          <w:sz w:val="32"/>
          <w:szCs w:val="32"/>
        </w:rPr>
        <w:t xml:space="preserve"> </w:t>
      </w:r>
      <w:r w:rsidR="008A7CC4">
        <w:rPr>
          <w:sz w:val="32"/>
          <w:szCs w:val="32"/>
        </w:rPr>
        <w:t>(stand beside the chair &amp; put your hand behind the back &amp;</w:t>
      </w:r>
      <w:r w:rsidR="007F1C9F">
        <w:rPr>
          <w:sz w:val="32"/>
          <w:szCs w:val="32"/>
        </w:rPr>
        <w:t xml:space="preserve"> lift</w:t>
      </w:r>
      <w:r w:rsidR="008A7CC4">
        <w:rPr>
          <w:sz w:val="32"/>
          <w:szCs w:val="32"/>
        </w:rPr>
        <w:t xml:space="preserve"> the chair towards you to clean)</w:t>
      </w:r>
    </w:p>
    <w:p w:rsidR="00CC2979" w:rsidRPr="008A7CC4" w:rsidRDefault="004733AF" w:rsidP="004733AF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A7CC4">
        <w:rPr>
          <w:sz w:val="32"/>
          <w:szCs w:val="32"/>
        </w:rPr>
        <w:t xml:space="preserve">Wipe over </w:t>
      </w:r>
      <w:r w:rsidRPr="008A7CC4">
        <w:rPr>
          <w:b/>
          <w:sz w:val="32"/>
          <w:szCs w:val="32"/>
        </w:rPr>
        <w:t>all equipment</w:t>
      </w:r>
      <w:r w:rsidRPr="008A7CC4">
        <w:rPr>
          <w:sz w:val="32"/>
          <w:szCs w:val="32"/>
        </w:rPr>
        <w:t xml:space="preserve"> in swabbing bay rooms</w:t>
      </w:r>
      <w:r w:rsidR="00CA4A75" w:rsidRPr="008A7CC4">
        <w:rPr>
          <w:sz w:val="32"/>
          <w:szCs w:val="32"/>
        </w:rPr>
        <w:t xml:space="preserve"> &amp; areas</w:t>
      </w:r>
    </w:p>
    <w:p w:rsidR="004733AF" w:rsidRPr="00110F51" w:rsidRDefault="004733AF" w:rsidP="004733AF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110F51">
        <w:rPr>
          <w:b/>
          <w:sz w:val="28"/>
          <w:szCs w:val="28"/>
        </w:rPr>
        <w:t>When the clinic is quiet</w:t>
      </w:r>
      <w:r w:rsidR="00110F51" w:rsidRPr="00110F51">
        <w:rPr>
          <w:b/>
          <w:sz w:val="28"/>
          <w:szCs w:val="28"/>
        </w:rPr>
        <w:t xml:space="preserve"> clean as below -</w:t>
      </w:r>
    </w:p>
    <w:p w:rsidR="004733AF" w:rsidRPr="008A7CC4" w:rsidRDefault="00110F51" w:rsidP="004733A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W</w:t>
      </w:r>
      <w:r w:rsidR="004733AF" w:rsidRPr="008A7CC4">
        <w:rPr>
          <w:sz w:val="32"/>
          <w:szCs w:val="32"/>
        </w:rPr>
        <w:t>ipe all skirting boards</w:t>
      </w:r>
    </w:p>
    <w:p w:rsidR="004733AF" w:rsidRPr="008A7CC4" w:rsidRDefault="00110F51" w:rsidP="004733A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W</w:t>
      </w:r>
      <w:r w:rsidR="004733AF" w:rsidRPr="008A7CC4">
        <w:rPr>
          <w:sz w:val="32"/>
          <w:szCs w:val="32"/>
        </w:rPr>
        <w:t>alls &amp; windows</w:t>
      </w:r>
    </w:p>
    <w:p w:rsidR="004733AF" w:rsidRPr="008A7CC4" w:rsidRDefault="00110F51" w:rsidP="004733A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H</w:t>
      </w:r>
      <w:r w:rsidR="004733AF" w:rsidRPr="008A7CC4">
        <w:rPr>
          <w:sz w:val="32"/>
          <w:szCs w:val="32"/>
        </w:rPr>
        <w:t>igh dusting</w:t>
      </w:r>
    </w:p>
    <w:p w:rsidR="004733AF" w:rsidRPr="008A7CC4" w:rsidRDefault="00110F51" w:rsidP="004733A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M</w:t>
      </w:r>
      <w:r w:rsidR="004733AF" w:rsidRPr="008A7CC4">
        <w:rPr>
          <w:sz w:val="32"/>
          <w:szCs w:val="32"/>
        </w:rPr>
        <w:t>op/static mop floors</w:t>
      </w:r>
    </w:p>
    <w:p w:rsidR="004733AF" w:rsidRPr="008A7CC4" w:rsidRDefault="00110F51" w:rsidP="004733A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E</w:t>
      </w:r>
      <w:r w:rsidR="004733AF" w:rsidRPr="008A7CC4">
        <w:rPr>
          <w:sz w:val="32"/>
          <w:szCs w:val="32"/>
        </w:rPr>
        <w:t>mpty rubbish bins</w:t>
      </w:r>
      <w:r w:rsidR="00CA4A75" w:rsidRPr="008A7CC4">
        <w:rPr>
          <w:sz w:val="32"/>
          <w:szCs w:val="32"/>
        </w:rPr>
        <w:t xml:space="preserve"> as needed</w:t>
      </w:r>
    </w:p>
    <w:p w:rsidR="004733AF" w:rsidRPr="008A7CC4" w:rsidRDefault="00110F51" w:rsidP="004733A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R</w:t>
      </w:r>
      <w:r w:rsidR="004733AF" w:rsidRPr="008A7CC4">
        <w:rPr>
          <w:sz w:val="32"/>
          <w:szCs w:val="32"/>
        </w:rPr>
        <w:t>eplenish handtowels &amp; hand sanitiser</w:t>
      </w:r>
    </w:p>
    <w:p w:rsidR="004733AF" w:rsidRPr="008A7CC4" w:rsidRDefault="00110F51" w:rsidP="004733A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C</w:t>
      </w:r>
      <w:r w:rsidR="004733AF" w:rsidRPr="008A7CC4">
        <w:rPr>
          <w:sz w:val="32"/>
          <w:szCs w:val="32"/>
        </w:rPr>
        <w:t>lean staffroom</w:t>
      </w:r>
    </w:p>
    <w:p w:rsidR="00217476" w:rsidRPr="008A7CC4" w:rsidRDefault="00110F51" w:rsidP="00CA4A75">
      <w:pPr>
        <w:pStyle w:val="ListParagraph"/>
        <w:numPr>
          <w:ilvl w:val="0"/>
          <w:numId w:val="1"/>
        </w:numPr>
        <w:rPr>
          <w:b/>
          <w:color w:val="FF0000"/>
          <w:sz w:val="32"/>
          <w:szCs w:val="32"/>
        </w:rPr>
      </w:pPr>
      <w:r w:rsidRPr="008A7CC4">
        <w:rPr>
          <w:b/>
          <w:color w:val="FF0000"/>
          <w:sz w:val="32"/>
          <w:szCs w:val="32"/>
        </w:rPr>
        <w:t>C</w:t>
      </w:r>
      <w:r w:rsidR="004733AF" w:rsidRPr="008A7CC4">
        <w:rPr>
          <w:b/>
          <w:color w:val="FF0000"/>
          <w:sz w:val="32"/>
          <w:szCs w:val="32"/>
        </w:rPr>
        <w:t>lean the toilet near the main entry &amp; downstairs in the Renal department</w:t>
      </w:r>
    </w:p>
    <w:p w:rsidR="00217476" w:rsidRPr="008A7CC4" w:rsidRDefault="00110F51" w:rsidP="00CC2979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Wipe over disposable screens</w:t>
      </w:r>
    </w:p>
    <w:p w:rsidR="005A7A61" w:rsidRPr="008A7CC4" w:rsidRDefault="00110F51" w:rsidP="005A7A61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Replenish stock, disposable cloths &amp; chemical</w:t>
      </w:r>
      <w:r w:rsidR="00CA4A75" w:rsidRPr="008A7CC4">
        <w:rPr>
          <w:sz w:val="32"/>
          <w:szCs w:val="32"/>
        </w:rPr>
        <w:t>s</w:t>
      </w:r>
    </w:p>
    <w:p w:rsidR="00A2075D" w:rsidRPr="008A7CC4" w:rsidRDefault="00A2075D" w:rsidP="005A7A61">
      <w:pPr>
        <w:pStyle w:val="ListParagraph"/>
        <w:numPr>
          <w:ilvl w:val="0"/>
          <w:numId w:val="1"/>
        </w:numPr>
        <w:rPr>
          <w:b/>
          <w:color w:val="FF0000"/>
          <w:sz w:val="32"/>
          <w:szCs w:val="32"/>
        </w:rPr>
      </w:pPr>
      <w:r w:rsidRPr="008A7CC4">
        <w:rPr>
          <w:b/>
          <w:color w:val="FF0000"/>
          <w:sz w:val="32"/>
          <w:szCs w:val="32"/>
        </w:rPr>
        <w:t>Extra Duties</w:t>
      </w:r>
    </w:p>
    <w:p w:rsidR="00A2075D" w:rsidRPr="008A7CC4" w:rsidRDefault="00A2075D" w:rsidP="00A2075D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Clean marks, blue tac</w:t>
      </w:r>
      <w:r w:rsidR="008A7CC4">
        <w:rPr>
          <w:sz w:val="32"/>
          <w:szCs w:val="32"/>
        </w:rPr>
        <w:t>k</w:t>
      </w:r>
      <w:r w:rsidR="00BC0FAB">
        <w:rPr>
          <w:sz w:val="32"/>
          <w:szCs w:val="32"/>
        </w:rPr>
        <w:t>, sticky tap</w:t>
      </w:r>
      <w:r w:rsidRPr="008A7CC4">
        <w:rPr>
          <w:sz w:val="32"/>
          <w:szCs w:val="32"/>
        </w:rPr>
        <w:t>e off walls and furniture.</w:t>
      </w:r>
    </w:p>
    <w:p w:rsidR="00A2075D" w:rsidRPr="008A7CC4" w:rsidRDefault="008A7CC4" w:rsidP="00A2075D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r>
        <w:rPr>
          <w:sz w:val="32"/>
          <w:szCs w:val="32"/>
        </w:rPr>
        <w:t>Clean chair legs</w:t>
      </w:r>
      <w:r w:rsidR="00A2075D" w:rsidRPr="008A7CC4">
        <w:rPr>
          <w:sz w:val="32"/>
          <w:szCs w:val="32"/>
        </w:rPr>
        <w:t>.</w:t>
      </w:r>
    </w:p>
    <w:p w:rsidR="00A2075D" w:rsidRPr="008A7CC4" w:rsidRDefault="00A2075D" w:rsidP="00A2075D">
      <w:pPr>
        <w:pStyle w:val="ListParagraph"/>
        <w:numPr>
          <w:ilvl w:val="0"/>
          <w:numId w:val="2"/>
        </w:numPr>
        <w:rPr>
          <w:b/>
          <w:sz w:val="32"/>
          <w:szCs w:val="32"/>
        </w:rPr>
      </w:pPr>
      <w:r w:rsidRPr="008A7CC4">
        <w:rPr>
          <w:sz w:val="32"/>
          <w:szCs w:val="32"/>
        </w:rPr>
        <w:t>Remove all marks</w:t>
      </w:r>
      <w:r w:rsidR="00110F51" w:rsidRPr="008A7CC4">
        <w:rPr>
          <w:sz w:val="32"/>
          <w:szCs w:val="32"/>
        </w:rPr>
        <w:t xml:space="preserve"> on walls &amp; surroundings</w:t>
      </w:r>
    </w:p>
    <w:p w:rsidR="00110F51" w:rsidRPr="007F1C9F" w:rsidRDefault="00110F51" w:rsidP="00110F51">
      <w:pPr>
        <w:rPr>
          <w:b/>
          <w:sz w:val="32"/>
          <w:szCs w:val="32"/>
          <w:u w:val="single"/>
        </w:rPr>
      </w:pPr>
      <w:r w:rsidRPr="007F1C9F">
        <w:rPr>
          <w:b/>
          <w:sz w:val="32"/>
          <w:szCs w:val="32"/>
          <w:u w:val="single"/>
        </w:rPr>
        <w:t>Lunch &amp; Tea Breaks:</w:t>
      </w:r>
    </w:p>
    <w:p w:rsidR="00110F51" w:rsidRPr="007F1C9F" w:rsidRDefault="00110F51" w:rsidP="00110F51">
      <w:pPr>
        <w:rPr>
          <w:b/>
          <w:sz w:val="32"/>
          <w:szCs w:val="32"/>
        </w:rPr>
      </w:pPr>
      <w:r w:rsidRPr="007F1C9F">
        <w:rPr>
          <w:b/>
          <w:sz w:val="32"/>
          <w:szCs w:val="32"/>
        </w:rPr>
        <w:t>Lunch - 12:15pm to 12:45pm – Tea Break – 3:10pm to 3:30pm – These breaks are to be followed due to the 12pm shift and their Job Procedure they require to follow.</w:t>
      </w:r>
    </w:p>
    <w:p w:rsidR="00CA4A75" w:rsidRPr="007F1C9F" w:rsidRDefault="00110F51" w:rsidP="00217476">
      <w:pPr>
        <w:rPr>
          <w:b/>
          <w:sz w:val="32"/>
          <w:szCs w:val="32"/>
        </w:rPr>
      </w:pPr>
      <w:r w:rsidRPr="007F1C9F">
        <w:rPr>
          <w:b/>
          <w:sz w:val="32"/>
          <w:szCs w:val="32"/>
        </w:rPr>
        <w:t>Assist with any Job Procedures that is required by the NUM of t</w:t>
      </w:r>
      <w:r w:rsidR="00CA4A75" w:rsidRPr="007F1C9F">
        <w:rPr>
          <w:b/>
          <w:sz w:val="32"/>
          <w:szCs w:val="32"/>
        </w:rPr>
        <w:t>he unit when the Clinic is at it</w:t>
      </w:r>
      <w:r w:rsidRPr="007F1C9F">
        <w:rPr>
          <w:b/>
          <w:sz w:val="32"/>
          <w:szCs w:val="32"/>
        </w:rPr>
        <w:t>s full capacity.</w:t>
      </w:r>
      <w:r w:rsidR="00CA4A75" w:rsidRPr="007F1C9F">
        <w:rPr>
          <w:b/>
          <w:sz w:val="32"/>
          <w:szCs w:val="32"/>
        </w:rPr>
        <w:t xml:space="preserve"> Any enquiries please contact the Domestic Services Department Ext: 2247</w:t>
      </w:r>
      <w:r w:rsidR="008A7CC4" w:rsidRPr="007F1C9F">
        <w:rPr>
          <w:b/>
          <w:sz w:val="32"/>
          <w:szCs w:val="32"/>
        </w:rPr>
        <w:t xml:space="preserve">. </w:t>
      </w:r>
    </w:p>
    <w:p w:rsidR="00196F8C" w:rsidRPr="007F1C9F" w:rsidRDefault="00196F8C" w:rsidP="00217476">
      <w:pPr>
        <w:rPr>
          <w:b/>
          <w:sz w:val="32"/>
          <w:szCs w:val="32"/>
        </w:rPr>
      </w:pPr>
      <w:r w:rsidRPr="007F1C9F">
        <w:rPr>
          <w:b/>
          <w:sz w:val="32"/>
          <w:szCs w:val="32"/>
        </w:rPr>
        <w:t>NO MOBILE PHONES TO BE USED UNLESS ON BREAKS.</w:t>
      </w:r>
    </w:p>
    <w:p w:rsidR="00217476" w:rsidRPr="007F1C9F" w:rsidRDefault="008A7CC4" w:rsidP="00217476">
      <w:pPr>
        <w:rPr>
          <w:b/>
          <w:sz w:val="32"/>
          <w:szCs w:val="32"/>
        </w:rPr>
      </w:pPr>
      <w:r w:rsidRPr="007F1C9F">
        <w:rPr>
          <w:b/>
          <w:sz w:val="32"/>
          <w:szCs w:val="32"/>
        </w:rPr>
        <w:t xml:space="preserve">Updated August </w:t>
      </w:r>
      <w:r w:rsidR="00110F51" w:rsidRPr="007F1C9F">
        <w:rPr>
          <w:b/>
          <w:sz w:val="32"/>
          <w:szCs w:val="32"/>
        </w:rPr>
        <w:t>2021</w:t>
      </w:r>
    </w:p>
    <w:p w:rsidR="00CC2979" w:rsidRPr="004B3BA4" w:rsidRDefault="00217476" w:rsidP="004B3BA4">
      <w:pPr>
        <w:rPr>
          <w:b/>
        </w:rPr>
      </w:pPr>
      <w:r>
        <w:t xml:space="preserve">      </w:t>
      </w:r>
    </w:p>
    <w:sectPr w:rsidR="00CC2979" w:rsidRPr="004B3BA4" w:rsidSect="007F1C9F">
      <w:pgSz w:w="16839" w:h="23814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402DD"/>
    <w:multiLevelType w:val="hybridMultilevel"/>
    <w:tmpl w:val="00DC67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76B78"/>
    <w:multiLevelType w:val="hybridMultilevel"/>
    <w:tmpl w:val="C38AFF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C17"/>
    <w:rsid w:val="000D55F1"/>
    <w:rsid w:val="00110F51"/>
    <w:rsid w:val="00196F8C"/>
    <w:rsid w:val="002141FA"/>
    <w:rsid w:val="00217476"/>
    <w:rsid w:val="00223F2F"/>
    <w:rsid w:val="00375BE9"/>
    <w:rsid w:val="00377C17"/>
    <w:rsid w:val="0044341D"/>
    <w:rsid w:val="004733AF"/>
    <w:rsid w:val="004B3BA4"/>
    <w:rsid w:val="00524298"/>
    <w:rsid w:val="00532CF7"/>
    <w:rsid w:val="005A7A61"/>
    <w:rsid w:val="007F1C9F"/>
    <w:rsid w:val="008A7CC4"/>
    <w:rsid w:val="008E7F03"/>
    <w:rsid w:val="008F0C37"/>
    <w:rsid w:val="009548DA"/>
    <w:rsid w:val="00A2075D"/>
    <w:rsid w:val="00A63247"/>
    <w:rsid w:val="00AE40F0"/>
    <w:rsid w:val="00BC0FAB"/>
    <w:rsid w:val="00CA4A75"/>
    <w:rsid w:val="00CC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BF33F0-EAAC-4E42-B839-691C1FC5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7C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0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7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BE3882AA.dotm</Template>
  <TotalTime>233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Sharee Flanagan</cp:lastModifiedBy>
  <cp:revision>15</cp:revision>
  <cp:lastPrinted>2021-08-26T22:31:00Z</cp:lastPrinted>
  <dcterms:created xsi:type="dcterms:W3CDTF">2020-03-26T03:17:00Z</dcterms:created>
  <dcterms:modified xsi:type="dcterms:W3CDTF">2021-08-26T22:48:00Z</dcterms:modified>
</cp:coreProperties>
</file>